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AC" w:rsidRPr="00D12D05" w:rsidRDefault="009C47AC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7</w:t>
      </w:r>
    </w:p>
    <w:p w:rsidR="009C47AC" w:rsidRPr="00D12D05" w:rsidRDefault="009C47AC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9C47AC" w:rsidRPr="00D12D05" w:rsidRDefault="009C47AC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13.11.2020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355</w:t>
      </w:r>
    </w:p>
    <w:p w:rsidR="009C47AC" w:rsidRDefault="009C47A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C47AC" w:rsidRPr="003567AC" w:rsidRDefault="009C47A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567AC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9</w:t>
      </w:r>
    </w:p>
    <w:p w:rsidR="009C47AC" w:rsidRPr="003567AC" w:rsidRDefault="009C47AC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C47AC" w:rsidRPr="003567AC" w:rsidRDefault="009C47AC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19.12.2019 № 285</w:t>
      </w:r>
    </w:p>
    <w:p w:rsidR="009C47AC" w:rsidRPr="003567AC" w:rsidRDefault="009C47A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C47AC" w:rsidRPr="003567AC" w:rsidRDefault="009C47A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9C47AC" w:rsidRPr="003567AC" w:rsidRDefault="009C47A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C47AC" w:rsidRDefault="009C47A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07"/>
        <w:gridCol w:w="431"/>
        <w:gridCol w:w="561"/>
        <w:gridCol w:w="1321"/>
      </w:tblGrid>
      <w:tr w:rsidR="009C47AC" w:rsidRPr="00A87C72" w:rsidTr="00A87C72">
        <w:trPr>
          <w:cantSplit/>
          <w:trHeight w:val="230"/>
          <w:tblHeader/>
        </w:trPr>
        <w:tc>
          <w:tcPr>
            <w:tcW w:w="3890" w:type="pct"/>
            <w:vMerge w:val="restart"/>
            <w:vAlign w:val="center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  <w:vMerge w:val="restart"/>
            <w:vAlign w:val="center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69" w:type="pct"/>
            <w:vMerge w:val="restart"/>
            <w:vAlign w:val="center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34" w:type="pct"/>
            <w:vMerge w:val="restart"/>
            <w:vAlign w:val="center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9C47AC" w:rsidRPr="00A87C72" w:rsidTr="00A87C72">
        <w:trPr>
          <w:cantSplit/>
          <w:trHeight w:val="269"/>
          <w:tblHeader/>
        </w:trPr>
        <w:tc>
          <w:tcPr>
            <w:tcW w:w="3890" w:type="pct"/>
            <w:vMerge/>
            <w:vAlign w:val="center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vMerge/>
            <w:vAlign w:val="center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vAlign w:val="center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C47AC" w:rsidRPr="00A87C72" w:rsidTr="00A87C72">
        <w:trPr>
          <w:cantSplit/>
          <w:trHeight w:val="20"/>
          <w:tblHeader/>
        </w:trPr>
        <w:tc>
          <w:tcPr>
            <w:tcW w:w="3890" w:type="pct"/>
            <w:vAlign w:val="center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vAlign w:val="center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" w:type="pct"/>
            <w:vAlign w:val="center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34" w:type="pct"/>
            <w:vAlign w:val="center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485 197,8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38 054,5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291 433,5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  <w:bookmarkStart w:id="0" w:name="_GoBack"/>
            <w:bookmarkEnd w:id="0"/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30 831,2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297 470,7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73 117,9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92 524,3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87 028,1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1 204 672,4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470 674,6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526 197,1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45 471,4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1 957 860,9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36 856,7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170 218,1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163 949,5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395 513,7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307 617,3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67 733,0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567 785,2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C47AC" w:rsidRPr="00A87C72" w:rsidTr="00A87C72">
        <w:trPr>
          <w:cantSplit/>
          <w:trHeight w:val="20"/>
        </w:trPr>
        <w:tc>
          <w:tcPr>
            <w:tcW w:w="3890" w:type="pct"/>
            <w:noWrap/>
          </w:tcPr>
          <w:p w:rsidR="009C47AC" w:rsidRPr="00A87C72" w:rsidRDefault="009C47AC" w:rsidP="00A87C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noWrap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9C47AC" w:rsidRPr="00A87C72" w:rsidRDefault="009C47AC" w:rsidP="00A87C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5 155 234,3</w:t>
            </w:r>
          </w:p>
        </w:tc>
      </w:tr>
    </w:tbl>
    <w:p w:rsidR="009C47AC" w:rsidRPr="00A87C72" w:rsidRDefault="009C47AC" w:rsidP="00A87C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ect id="Прямоугольник 1" o:spid="_x0000_s1026" style="position:absolute;left:0;text-align:left;margin-left:507.15pt;margin-top:-16.65pt;width:32.2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7IrBrhAAAADAEAAA8AAABkcnMvZG93&#10;bnJldi54bWxMj0FLw0AQhe+C/2EZwYu0uzViSsymSEEsIhRT7XmbjEkwO5tmt0n8905P9vYe8/Hm&#10;vXQ12VYM2PvGkYbFXIFAKlzZUKXhc/cyW4LwwVBpWkeo4Rc9rLLrq9QkpRvpA4c8VIJDyCdGQx1C&#10;l0jpixqt8XPXIfHt2/XWBLZ9JcvejBxuW3mv1KO0piH+UJsO1zUWP/nJahiL7bDfvb/K7d1+4+i4&#10;Oa7zrzetb2+m5ycQAafwD8O5PleHjDsd3IlKL1r2avEQMathFkUszoiKlzznwCqOQWapvByR/Q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+yKwa4QAAAAwBAAAPAAAAAAAAAAAAAAAA&#10;ADMFAABkcnMvZG93bnJldi54bWxQSwUGAAAAAAQABADzAAAAQQYAAAAA&#10;" filled="f" stroked="f">
            <v:textbox>
              <w:txbxContent>
                <w:p w:rsidR="009C47AC" w:rsidRPr="00827A24" w:rsidRDefault="009C47AC" w:rsidP="005F61A7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sectPr w:rsidR="009C47AC" w:rsidRPr="00A87C72" w:rsidSect="00C00A09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7AC" w:rsidRDefault="009C47AC" w:rsidP="00E619A7">
      <w:pPr>
        <w:spacing w:after="0" w:line="240" w:lineRule="auto"/>
      </w:pPr>
      <w:r>
        <w:separator/>
      </w:r>
    </w:p>
  </w:endnote>
  <w:endnote w:type="continuationSeparator" w:id="0">
    <w:p w:rsidR="009C47AC" w:rsidRDefault="009C47A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7AC" w:rsidRDefault="009C47AC" w:rsidP="00E619A7">
      <w:pPr>
        <w:spacing w:after="0" w:line="240" w:lineRule="auto"/>
      </w:pPr>
      <w:r>
        <w:separator/>
      </w:r>
    </w:p>
  </w:footnote>
  <w:footnote w:type="continuationSeparator" w:id="0">
    <w:p w:rsidR="009C47AC" w:rsidRDefault="009C47A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7AC" w:rsidRDefault="009C47AC" w:rsidP="004E3D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47AC" w:rsidRDefault="009C47AC" w:rsidP="003567A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7AC" w:rsidRDefault="009C47AC" w:rsidP="004E3D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166</w:t>
    </w:r>
    <w:r>
      <w:rPr>
        <w:rStyle w:val="PageNumber"/>
      </w:rPr>
      <w:fldChar w:fldCharType="end"/>
    </w:r>
  </w:p>
  <w:p w:rsidR="009C47AC" w:rsidRDefault="009C47AC" w:rsidP="007A007B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43CBE"/>
    <w:rsid w:val="000530F6"/>
    <w:rsid w:val="000F5406"/>
    <w:rsid w:val="001160A5"/>
    <w:rsid w:val="00126E9E"/>
    <w:rsid w:val="00147B0B"/>
    <w:rsid w:val="00162D8B"/>
    <w:rsid w:val="00181C64"/>
    <w:rsid w:val="00255EA7"/>
    <w:rsid w:val="002626C5"/>
    <w:rsid w:val="00270A5A"/>
    <w:rsid w:val="00282C3B"/>
    <w:rsid w:val="0029021A"/>
    <w:rsid w:val="002B68CB"/>
    <w:rsid w:val="002B6DBB"/>
    <w:rsid w:val="002F0CB2"/>
    <w:rsid w:val="00322F2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61564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27A24"/>
    <w:rsid w:val="00837D84"/>
    <w:rsid w:val="00843585"/>
    <w:rsid w:val="008E02FC"/>
    <w:rsid w:val="008F6AED"/>
    <w:rsid w:val="00943092"/>
    <w:rsid w:val="00946EFF"/>
    <w:rsid w:val="009C47AC"/>
    <w:rsid w:val="009E395E"/>
    <w:rsid w:val="00A1338E"/>
    <w:rsid w:val="00A21B76"/>
    <w:rsid w:val="00A372B7"/>
    <w:rsid w:val="00A87C72"/>
    <w:rsid w:val="00AE3837"/>
    <w:rsid w:val="00B01386"/>
    <w:rsid w:val="00B140C5"/>
    <w:rsid w:val="00B263E5"/>
    <w:rsid w:val="00B51A53"/>
    <w:rsid w:val="00B90C74"/>
    <w:rsid w:val="00B95E90"/>
    <w:rsid w:val="00C00A09"/>
    <w:rsid w:val="00C37951"/>
    <w:rsid w:val="00CA4D8D"/>
    <w:rsid w:val="00D12D05"/>
    <w:rsid w:val="00D40128"/>
    <w:rsid w:val="00D564E8"/>
    <w:rsid w:val="00D8084D"/>
    <w:rsid w:val="00D91C8E"/>
    <w:rsid w:val="00DA7B52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64A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3567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1C8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2</Pages>
  <Words>534</Words>
  <Characters>3044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48</cp:revision>
  <cp:lastPrinted>2020-10-23T05:43:00Z</cp:lastPrinted>
  <dcterms:created xsi:type="dcterms:W3CDTF">2017-11-10T11:55:00Z</dcterms:created>
  <dcterms:modified xsi:type="dcterms:W3CDTF">2020-11-23T05:57:00Z</dcterms:modified>
</cp:coreProperties>
</file>